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2813C1" w14:textId="77777777" w:rsidR="00A92FC9" w:rsidRDefault="00A92FC9" w:rsidP="00A92F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VILLERS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338A84CB" w14:textId="77777777" w:rsidR="00A92FC9" w:rsidRDefault="00A92FC9" w:rsidP="00A92FC9">
      <w:pPr>
        <w:rPr>
          <w:rFonts w:ascii="Times New Roman" w:hAnsi="Times New Roman" w:cs="Times New Roman"/>
        </w:rPr>
      </w:pPr>
    </w:p>
    <w:p w14:paraId="641523A2" w14:textId="77777777" w:rsidR="00A92FC9" w:rsidRDefault="00A92FC9" w:rsidP="00A92FC9">
      <w:pPr>
        <w:rPr>
          <w:rFonts w:ascii="Times New Roman" w:hAnsi="Times New Roman" w:cs="Times New Roman"/>
        </w:rPr>
      </w:pPr>
    </w:p>
    <w:p w14:paraId="1A04DE10" w14:textId="77777777" w:rsidR="00A92FC9" w:rsidRDefault="00A92FC9" w:rsidP="00A92F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trespass and making threats against Leonard Lee of </w:t>
      </w:r>
    </w:p>
    <w:p w14:paraId="47C7C7FB" w14:textId="77777777" w:rsidR="00A92FC9" w:rsidRDefault="00A92FC9" w:rsidP="00A92F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Bullington</w:t>
      </w:r>
      <w:proofErr w:type="spellEnd"/>
      <w:r>
        <w:rPr>
          <w:rFonts w:ascii="Times New Roman" w:hAnsi="Times New Roman" w:cs="Times New Roman"/>
        </w:rPr>
        <w:t xml:space="preserve">, Lincolnshire(q.v.), and John </w:t>
      </w:r>
      <w:proofErr w:type="spellStart"/>
      <w:r>
        <w:rPr>
          <w:rFonts w:ascii="Times New Roman" w:hAnsi="Times New Roman" w:cs="Times New Roman"/>
        </w:rPr>
        <w:t>Shefeld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Lissington</w:t>
      </w:r>
      <w:proofErr w:type="spellEnd"/>
      <w:r>
        <w:rPr>
          <w:rFonts w:ascii="Times New Roman" w:hAnsi="Times New Roman" w:cs="Times New Roman"/>
        </w:rPr>
        <w:t>(q.v.).</w:t>
      </w:r>
    </w:p>
    <w:p w14:paraId="564FBC8D" w14:textId="77777777" w:rsidR="00A92FC9" w:rsidRDefault="00A92FC9" w:rsidP="00A92F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33FD2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C015B4B" w14:textId="77777777" w:rsidR="00A92FC9" w:rsidRDefault="00A92FC9" w:rsidP="00A92FC9">
      <w:pPr>
        <w:rPr>
          <w:rFonts w:ascii="Times New Roman" w:hAnsi="Times New Roman" w:cs="Times New Roman"/>
        </w:rPr>
      </w:pPr>
    </w:p>
    <w:p w14:paraId="6B181F90" w14:textId="77777777" w:rsidR="00A92FC9" w:rsidRDefault="00A92FC9" w:rsidP="00A92FC9">
      <w:pPr>
        <w:rPr>
          <w:rFonts w:ascii="Times New Roman" w:hAnsi="Times New Roman" w:cs="Times New Roman"/>
        </w:rPr>
      </w:pPr>
    </w:p>
    <w:p w14:paraId="177FD6EB" w14:textId="77777777" w:rsidR="00A92FC9" w:rsidRDefault="00A92FC9" w:rsidP="00A92FC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March 2019</w:t>
      </w:r>
    </w:p>
    <w:p w14:paraId="7D53B25F" w14:textId="77777777" w:rsidR="006B2F86" w:rsidRPr="00E71FC3" w:rsidRDefault="00A92FC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7EEFE" w14:textId="77777777" w:rsidR="00A92FC9" w:rsidRDefault="00A92FC9" w:rsidP="00E71FC3">
      <w:r>
        <w:separator/>
      </w:r>
    </w:p>
  </w:endnote>
  <w:endnote w:type="continuationSeparator" w:id="0">
    <w:p w14:paraId="54561EF4" w14:textId="77777777" w:rsidR="00A92FC9" w:rsidRDefault="00A92FC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4405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EEF0AF" w14:textId="77777777" w:rsidR="00A92FC9" w:rsidRDefault="00A92FC9" w:rsidP="00E71FC3">
      <w:r>
        <w:separator/>
      </w:r>
    </w:p>
  </w:footnote>
  <w:footnote w:type="continuationSeparator" w:id="0">
    <w:p w14:paraId="6FDAD103" w14:textId="77777777" w:rsidR="00A92FC9" w:rsidRDefault="00A92FC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FC9"/>
    <w:rsid w:val="001A7C09"/>
    <w:rsid w:val="00577BD5"/>
    <w:rsid w:val="00656CBA"/>
    <w:rsid w:val="006A1F77"/>
    <w:rsid w:val="00733BE7"/>
    <w:rsid w:val="00A92FC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8F3F77"/>
  <w15:chartTrackingRefBased/>
  <w15:docId w15:val="{FA181A56-761E-4FC5-9AA4-FB00D3BF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2FC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A92F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2019-03-14T20:55:00Z</dcterms:created>
  <dcterms:modified xsi:type="dcterms:W3CDTF">2019-03-14T20:55:00Z</dcterms:modified>
</cp:coreProperties>
</file>